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73435770" w:rsidR="00681581" w:rsidRDefault="008526E1" w:rsidP="00681581">
      <w:pPr>
        <w:pStyle w:val="ODOT1BodyStyle"/>
      </w:pPr>
      <w:r>
        <w:t>Elizabeth Stanford</w:t>
      </w:r>
    </w:p>
    <w:p w14:paraId="0DD9117D" w14:textId="6D401858" w:rsidR="00755752" w:rsidRDefault="003336EB" w:rsidP="00681581">
      <w:pPr>
        <w:pStyle w:val="ODOT1BodyStyle"/>
      </w:pPr>
      <w:r>
        <w:t>1</w:t>
      </w:r>
      <w:r w:rsidR="008526E1">
        <w:t>006 State Route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66AB"/>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526E1"/>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4</TotalTime>
  <Pages>1</Pages>
  <Words>269</Words>
  <Characters>1446</Characters>
  <Application>Microsoft Office Word</Application>
  <DocSecurity>0</DocSecurity>
  <Lines>43</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2022-07-11T14:27:00Z</dcterms:created>
  <dcterms:modified xsi:type="dcterms:W3CDTF">2022-07-11T14:27:00Z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